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327" w:rsidRPr="0024131C" w:rsidRDefault="00797327" w:rsidP="00BC5D07">
      <w:pPr>
        <w:pStyle w:val="BodyText"/>
        <w:jc w:val="center"/>
      </w:pPr>
      <w:r w:rsidRPr="0024131C">
        <w:tab/>
      </w:r>
      <w:r w:rsidRPr="0024131C">
        <w:tab/>
      </w:r>
      <w:r w:rsidRPr="0024131C">
        <w:tab/>
      </w:r>
      <w:r w:rsidRPr="0024131C">
        <w:tab/>
      </w:r>
      <w:r w:rsidRPr="0024131C">
        <w:tab/>
      </w:r>
      <w:r w:rsidRPr="0024131C">
        <w:tab/>
      </w:r>
      <w:r w:rsidRPr="0024131C">
        <w:tab/>
        <w:t>ПРОЕКТ</w:t>
      </w:r>
    </w:p>
    <w:p w:rsidR="00797327" w:rsidRPr="0024131C" w:rsidRDefault="00797327" w:rsidP="00BC5D07">
      <w:pPr>
        <w:pStyle w:val="BodyText"/>
        <w:jc w:val="center"/>
      </w:pPr>
      <w:r w:rsidRPr="0024131C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8613305" r:id="rId5"/>
        </w:object>
      </w:r>
    </w:p>
    <w:p w:rsidR="00797327" w:rsidRPr="0024131C" w:rsidRDefault="00797327" w:rsidP="00BC5D07">
      <w:pPr>
        <w:pStyle w:val="Heading2"/>
      </w:pPr>
      <w:r w:rsidRPr="0024131C">
        <w:t>УКРАЇНА</w:t>
      </w:r>
    </w:p>
    <w:p w:rsidR="00797327" w:rsidRPr="0024131C" w:rsidRDefault="00797327" w:rsidP="00BC5D07">
      <w:pPr>
        <w:pStyle w:val="Heading3"/>
        <w:rPr>
          <w:b/>
          <w:bCs/>
        </w:rPr>
      </w:pPr>
      <w:r w:rsidRPr="0024131C">
        <w:rPr>
          <w:b/>
          <w:bCs/>
        </w:rPr>
        <w:t>Пологівська районна рада</w:t>
      </w:r>
    </w:p>
    <w:p w:rsidR="00797327" w:rsidRPr="0024131C" w:rsidRDefault="00797327" w:rsidP="00BC5D07">
      <w:pPr>
        <w:jc w:val="center"/>
        <w:rPr>
          <w:b/>
          <w:bCs/>
          <w:i/>
          <w:iCs/>
          <w:sz w:val="28"/>
          <w:szCs w:val="28"/>
        </w:rPr>
      </w:pPr>
      <w:r w:rsidRPr="0024131C">
        <w:rPr>
          <w:b/>
          <w:bCs/>
          <w:i/>
          <w:iCs/>
          <w:sz w:val="28"/>
          <w:szCs w:val="28"/>
        </w:rPr>
        <w:t>Запорізької області</w:t>
      </w:r>
    </w:p>
    <w:p w:rsidR="00797327" w:rsidRPr="0024131C" w:rsidRDefault="00797327" w:rsidP="00BC5D07">
      <w:pPr>
        <w:jc w:val="center"/>
        <w:rPr>
          <w:b/>
          <w:bCs/>
          <w:i/>
          <w:iCs/>
          <w:sz w:val="28"/>
          <w:szCs w:val="28"/>
        </w:rPr>
      </w:pPr>
      <w:r w:rsidRPr="0024131C">
        <w:rPr>
          <w:b/>
          <w:bCs/>
          <w:i/>
          <w:iCs/>
          <w:sz w:val="28"/>
          <w:szCs w:val="28"/>
        </w:rPr>
        <w:t>сьомого  скликання</w:t>
      </w:r>
    </w:p>
    <w:p w:rsidR="00797327" w:rsidRPr="0024131C" w:rsidRDefault="00797327" w:rsidP="00BC5D07">
      <w:pPr>
        <w:jc w:val="center"/>
        <w:rPr>
          <w:b/>
          <w:bCs/>
          <w:i/>
          <w:iCs/>
          <w:sz w:val="28"/>
          <w:szCs w:val="28"/>
        </w:rPr>
      </w:pPr>
      <w:r w:rsidRPr="0024131C">
        <w:rPr>
          <w:b/>
          <w:bCs/>
          <w:i/>
          <w:iCs/>
          <w:sz w:val="28"/>
          <w:szCs w:val="28"/>
        </w:rPr>
        <w:t>тридцять п’ята позачергова  сесія</w:t>
      </w:r>
    </w:p>
    <w:p w:rsidR="00797327" w:rsidRPr="0024131C" w:rsidRDefault="00797327" w:rsidP="00BC5D07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131C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797327" w:rsidRPr="0024131C" w:rsidRDefault="00797327" w:rsidP="00BC5D07">
      <w:pPr>
        <w:pStyle w:val="1"/>
        <w:rPr>
          <w:sz w:val="28"/>
          <w:szCs w:val="28"/>
        </w:rPr>
      </w:pPr>
    </w:p>
    <w:p w:rsidR="00797327" w:rsidRPr="0024131C" w:rsidRDefault="00797327" w:rsidP="00BC5D07">
      <w:pPr>
        <w:jc w:val="both"/>
        <w:rPr>
          <w:sz w:val="28"/>
          <w:szCs w:val="28"/>
          <w:u w:val="single"/>
        </w:rPr>
      </w:pPr>
      <w:r w:rsidRPr="0024131C">
        <w:rPr>
          <w:sz w:val="28"/>
          <w:szCs w:val="28"/>
        </w:rPr>
        <w:t>_____________</w:t>
      </w:r>
      <w:r w:rsidRPr="0024131C">
        <w:rPr>
          <w:sz w:val="28"/>
          <w:szCs w:val="28"/>
        </w:rPr>
        <w:tab/>
      </w:r>
      <w:r w:rsidRPr="0024131C">
        <w:rPr>
          <w:sz w:val="28"/>
          <w:szCs w:val="28"/>
        </w:rPr>
        <w:tab/>
      </w:r>
      <w:r w:rsidRPr="0024131C">
        <w:rPr>
          <w:sz w:val="28"/>
          <w:szCs w:val="28"/>
        </w:rPr>
        <w:tab/>
      </w:r>
      <w:r w:rsidRPr="0024131C">
        <w:rPr>
          <w:sz w:val="28"/>
          <w:szCs w:val="28"/>
        </w:rPr>
        <w:tab/>
      </w:r>
      <w:r w:rsidRPr="0024131C">
        <w:rPr>
          <w:sz w:val="28"/>
          <w:szCs w:val="28"/>
        </w:rPr>
        <w:tab/>
      </w:r>
      <w:r w:rsidRPr="0024131C">
        <w:rPr>
          <w:sz w:val="28"/>
          <w:szCs w:val="28"/>
        </w:rPr>
        <w:tab/>
      </w:r>
      <w:r w:rsidRPr="0024131C">
        <w:rPr>
          <w:sz w:val="28"/>
          <w:szCs w:val="28"/>
        </w:rPr>
        <w:tab/>
      </w:r>
      <w:r w:rsidRPr="0024131C">
        <w:rPr>
          <w:sz w:val="28"/>
          <w:szCs w:val="28"/>
        </w:rPr>
        <w:tab/>
      </w:r>
      <w:r w:rsidRPr="0024131C">
        <w:rPr>
          <w:sz w:val="28"/>
          <w:szCs w:val="28"/>
        </w:rPr>
        <w:tab/>
        <w:t>№___</w:t>
      </w:r>
      <w:r w:rsidRPr="0024131C">
        <w:rPr>
          <w:sz w:val="28"/>
          <w:szCs w:val="28"/>
          <w:u w:val="single"/>
        </w:rPr>
        <w:t xml:space="preserve">  </w:t>
      </w:r>
    </w:p>
    <w:p w:rsidR="00797327" w:rsidRPr="0024131C" w:rsidRDefault="00797327" w:rsidP="00BC5D07">
      <w:pPr>
        <w:jc w:val="both"/>
        <w:rPr>
          <w:sz w:val="28"/>
          <w:szCs w:val="28"/>
          <w:u w:val="single"/>
        </w:rPr>
      </w:pPr>
    </w:p>
    <w:p w:rsidR="00797327" w:rsidRPr="0024131C" w:rsidRDefault="00797327" w:rsidP="00BC5D07">
      <w:pPr>
        <w:jc w:val="both"/>
        <w:rPr>
          <w:sz w:val="28"/>
          <w:szCs w:val="28"/>
          <w:u w:val="single"/>
        </w:rPr>
      </w:pPr>
    </w:p>
    <w:p w:rsidR="00797327" w:rsidRPr="0024131C" w:rsidRDefault="00797327" w:rsidP="00BC5D07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24131C">
        <w:rPr>
          <w:sz w:val="28"/>
          <w:szCs w:val="28"/>
          <w:lang w:eastAsia="ar-SA"/>
        </w:rPr>
        <w:t xml:space="preserve">Про погодження проекту землеустрою </w:t>
      </w:r>
    </w:p>
    <w:p w:rsidR="00797327" w:rsidRPr="0024131C" w:rsidRDefault="00797327" w:rsidP="00BC5D07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24131C">
        <w:rPr>
          <w:sz w:val="28"/>
          <w:szCs w:val="28"/>
          <w:lang w:eastAsia="ar-SA"/>
        </w:rPr>
        <w:t xml:space="preserve">щодо встановлення (зміни) меж </w:t>
      </w:r>
    </w:p>
    <w:p w:rsidR="00797327" w:rsidRPr="0024131C" w:rsidRDefault="00797327" w:rsidP="00BC5D07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24131C">
        <w:rPr>
          <w:sz w:val="28"/>
          <w:szCs w:val="28"/>
          <w:lang w:eastAsia="ar-SA"/>
        </w:rPr>
        <w:t xml:space="preserve">села Івана Франко  Пологівського району </w:t>
      </w:r>
    </w:p>
    <w:p w:rsidR="00797327" w:rsidRPr="0024131C" w:rsidRDefault="00797327" w:rsidP="00BC5D07">
      <w:pPr>
        <w:ind w:right="5245"/>
        <w:rPr>
          <w:b/>
          <w:sz w:val="28"/>
          <w:szCs w:val="28"/>
          <w:highlight w:val="yellow"/>
        </w:rPr>
      </w:pPr>
    </w:p>
    <w:p w:rsidR="00797327" w:rsidRPr="0024131C" w:rsidRDefault="00797327" w:rsidP="00BC5D07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24131C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Пологівської сільської ради</w:t>
      </w:r>
      <w:r w:rsidRPr="0024131C">
        <w:rPr>
          <w:sz w:val="28"/>
          <w:szCs w:val="28"/>
        </w:rPr>
        <w:t xml:space="preserve">, Пологівська районна рада Запорізької області </w:t>
      </w:r>
      <w:r w:rsidRPr="0024131C">
        <w:rPr>
          <w:sz w:val="28"/>
          <w:szCs w:val="28"/>
          <w:lang w:eastAsia="ar-SA"/>
        </w:rPr>
        <w:t xml:space="preserve"> ВИРІШИЛА:</w:t>
      </w:r>
    </w:p>
    <w:p w:rsidR="00797327" w:rsidRPr="0024131C" w:rsidRDefault="00797327" w:rsidP="00BC5D07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797327" w:rsidRPr="0024131C" w:rsidRDefault="00797327" w:rsidP="00BC5D07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r w:rsidRPr="0024131C">
        <w:rPr>
          <w:sz w:val="28"/>
          <w:szCs w:val="28"/>
        </w:rPr>
        <w:t xml:space="preserve">1. Погодити проект землеустрою щодо встановлення (зміни) меж села  </w:t>
      </w:r>
      <w:r w:rsidRPr="0024131C">
        <w:rPr>
          <w:sz w:val="28"/>
          <w:szCs w:val="28"/>
          <w:lang w:eastAsia="ar-SA"/>
        </w:rPr>
        <w:t xml:space="preserve">Івана Франко  </w:t>
      </w:r>
      <w:r w:rsidRPr="0024131C">
        <w:rPr>
          <w:sz w:val="28"/>
          <w:szCs w:val="28"/>
        </w:rPr>
        <w:t xml:space="preserve">Пологівського району Запорізької області, а саме розширення меж населеного пункту на  </w:t>
      </w:r>
      <w:r>
        <w:rPr>
          <w:sz w:val="28"/>
          <w:szCs w:val="28"/>
        </w:rPr>
        <w:t xml:space="preserve">7,1004 </w:t>
      </w:r>
      <w:r w:rsidRPr="0024131C">
        <w:rPr>
          <w:sz w:val="28"/>
          <w:szCs w:val="28"/>
        </w:rPr>
        <w:t>га.</w:t>
      </w:r>
    </w:p>
    <w:p w:rsidR="00797327" w:rsidRPr="0024131C" w:rsidRDefault="00797327" w:rsidP="00BC5D07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</w:p>
    <w:p w:rsidR="00797327" w:rsidRPr="0024131C" w:rsidRDefault="00797327" w:rsidP="00BC5D07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24131C">
        <w:rPr>
          <w:sz w:val="28"/>
          <w:szCs w:val="28"/>
        </w:rPr>
        <w:t xml:space="preserve"> </w:t>
      </w:r>
      <w:r w:rsidRPr="0024131C">
        <w:rPr>
          <w:spacing w:val="-6"/>
          <w:sz w:val="28"/>
          <w:szCs w:val="28"/>
        </w:rPr>
        <w:t xml:space="preserve">         2.  Рекомендувати </w:t>
      </w:r>
      <w:r w:rsidRPr="0024131C">
        <w:rPr>
          <w:sz w:val="28"/>
          <w:szCs w:val="28"/>
        </w:rPr>
        <w:t xml:space="preserve">Пологівській сільській раді Пологівського району проект землеустрою </w:t>
      </w:r>
      <w:r w:rsidRPr="0024131C">
        <w:rPr>
          <w:rStyle w:val="Strong"/>
          <w:b w:val="0"/>
          <w:bCs/>
          <w:sz w:val="28"/>
          <w:szCs w:val="28"/>
        </w:rPr>
        <w:t>щодо</w:t>
      </w:r>
      <w:r w:rsidRPr="0024131C">
        <w:rPr>
          <w:rStyle w:val="Strong"/>
          <w:bCs/>
          <w:sz w:val="28"/>
          <w:szCs w:val="28"/>
        </w:rPr>
        <w:t xml:space="preserve"> </w:t>
      </w:r>
      <w:r w:rsidRPr="0024131C">
        <w:rPr>
          <w:sz w:val="28"/>
          <w:szCs w:val="28"/>
        </w:rPr>
        <w:t xml:space="preserve">встановлення (зміни) меж села разом з висновком державної експертизи землевпорядної документації подати на затвердження до Пологівської районної ради Запорізької області. </w:t>
      </w:r>
    </w:p>
    <w:p w:rsidR="00797327" w:rsidRPr="0024131C" w:rsidRDefault="00797327" w:rsidP="00BC5D07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797327" w:rsidRPr="0024131C" w:rsidRDefault="00797327" w:rsidP="00BC5D07">
      <w:pPr>
        <w:jc w:val="both"/>
        <w:rPr>
          <w:sz w:val="28"/>
          <w:szCs w:val="28"/>
        </w:rPr>
      </w:pPr>
      <w:r w:rsidRPr="0024131C">
        <w:rPr>
          <w:sz w:val="28"/>
          <w:szCs w:val="28"/>
        </w:rPr>
        <w:t xml:space="preserve">  </w:t>
      </w:r>
      <w:r w:rsidRPr="0024131C">
        <w:rPr>
          <w:sz w:val="28"/>
          <w:szCs w:val="28"/>
        </w:rPr>
        <w:tab/>
        <w:t xml:space="preserve"> 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797327" w:rsidRPr="0024131C" w:rsidRDefault="00797327" w:rsidP="00BC5D07">
      <w:pPr>
        <w:jc w:val="both"/>
        <w:rPr>
          <w:sz w:val="28"/>
          <w:szCs w:val="28"/>
        </w:rPr>
      </w:pPr>
    </w:p>
    <w:p w:rsidR="00797327" w:rsidRPr="0024131C" w:rsidRDefault="00797327" w:rsidP="00BC5D07">
      <w:pPr>
        <w:jc w:val="both"/>
        <w:rPr>
          <w:sz w:val="28"/>
          <w:szCs w:val="28"/>
        </w:rPr>
      </w:pPr>
    </w:p>
    <w:p w:rsidR="00797327" w:rsidRPr="0024131C" w:rsidRDefault="00797327" w:rsidP="00BC5D07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24131C">
        <w:rPr>
          <w:bCs/>
          <w:sz w:val="28"/>
          <w:szCs w:val="28"/>
        </w:rPr>
        <w:t>Голова ради</w:t>
      </w:r>
      <w:r w:rsidRPr="0024131C">
        <w:rPr>
          <w:bCs/>
          <w:sz w:val="28"/>
          <w:szCs w:val="28"/>
        </w:rPr>
        <w:tab/>
      </w:r>
      <w:r w:rsidRPr="0024131C">
        <w:rPr>
          <w:bCs/>
          <w:sz w:val="28"/>
          <w:szCs w:val="28"/>
        </w:rPr>
        <w:tab/>
      </w:r>
      <w:r w:rsidRPr="0024131C">
        <w:rPr>
          <w:bCs/>
          <w:sz w:val="28"/>
          <w:szCs w:val="28"/>
        </w:rPr>
        <w:tab/>
      </w:r>
      <w:r w:rsidRPr="0024131C">
        <w:rPr>
          <w:bCs/>
          <w:sz w:val="28"/>
          <w:szCs w:val="28"/>
        </w:rPr>
        <w:tab/>
      </w:r>
      <w:r w:rsidRPr="0024131C">
        <w:rPr>
          <w:bCs/>
          <w:sz w:val="28"/>
          <w:szCs w:val="28"/>
        </w:rPr>
        <w:tab/>
      </w:r>
      <w:r w:rsidRPr="0024131C">
        <w:rPr>
          <w:bCs/>
          <w:sz w:val="28"/>
          <w:szCs w:val="28"/>
        </w:rPr>
        <w:tab/>
      </w:r>
      <w:r w:rsidRPr="0024131C">
        <w:rPr>
          <w:bCs/>
          <w:sz w:val="28"/>
          <w:szCs w:val="28"/>
        </w:rPr>
        <w:tab/>
        <w:t xml:space="preserve">                О.П. Покутній</w:t>
      </w:r>
    </w:p>
    <w:p w:rsidR="00797327" w:rsidRPr="0024131C" w:rsidRDefault="00797327" w:rsidP="00BC5D07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797327" w:rsidRPr="0024131C" w:rsidRDefault="00797327" w:rsidP="00BC5D07">
      <w:pPr>
        <w:spacing w:line="240" w:lineRule="exact"/>
        <w:jc w:val="both"/>
        <w:rPr>
          <w:sz w:val="22"/>
          <w:szCs w:val="22"/>
        </w:rPr>
      </w:pPr>
      <w:r w:rsidRPr="0024131C">
        <w:rPr>
          <w:sz w:val="22"/>
          <w:szCs w:val="22"/>
        </w:rPr>
        <w:t xml:space="preserve">Проект рішення підготовлений </w:t>
      </w:r>
    </w:p>
    <w:p w:rsidR="00797327" w:rsidRPr="0024131C" w:rsidRDefault="00797327" w:rsidP="00BC5D07">
      <w:pPr>
        <w:spacing w:line="240" w:lineRule="exact"/>
        <w:jc w:val="both"/>
        <w:rPr>
          <w:sz w:val="22"/>
          <w:szCs w:val="22"/>
        </w:rPr>
      </w:pPr>
      <w:r w:rsidRPr="0024131C">
        <w:rPr>
          <w:sz w:val="22"/>
          <w:szCs w:val="22"/>
        </w:rPr>
        <w:t>відділом організаційної роботи</w:t>
      </w:r>
    </w:p>
    <w:p w:rsidR="00797327" w:rsidRPr="0024131C" w:rsidRDefault="00797327" w:rsidP="00BC5D07">
      <w:pPr>
        <w:spacing w:line="240" w:lineRule="exact"/>
        <w:jc w:val="both"/>
        <w:rPr>
          <w:sz w:val="22"/>
          <w:szCs w:val="22"/>
        </w:rPr>
      </w:pPr>
      <w:r w:rsidRPr="0024131C">
        <w:rPr>
          <w:sz w:val="22"/>
          <w:szCs w:val="22"/>
        </w:rPr>
        <w:t>виконавчого апарату районної ради</w:t>
      </w:r>
    </w:p>
    <w:p w:rsidR="00797327" w:rsidRPr="0024131C" w:rsidRDefault="00797327" w:rsidP="00BC5D07">
      <w:pPr>
        <w:spacing w:line="240" w:lineRule="exact"/>
        <w:jc w:val="both"/>
        <w:rPr>
          <w:sz w:val="22"/>
          <w:szCs w:val="22"/>
        </w:rPr>
      </w:pPr>
      <w:r w:rsidRPr="0024131C">
        <w:rPr>
          <w:sz w:val="22"/>
          <w:szCs w:val="22"/>
        </w:rPr>
        <w:t xml:space="preserve">  </w:t>
      </w:r>
    </w:p>
    <w:p w:rsidR="00797327" w:rsidRPr="0024131C" w:rsidRDefault="00797327" w:rsidP="00BC5D07">
      <w:pPr>
        <w:spacing w:line="240" w:lineRule="exact"/>
        <w:jc w:val="both"/>
        <w:rPr>
          <w:sz w:val="22"/>
          <w:szCs w:val="22"/>
        </w:rPr>
      </w:pPr>
      <w:r w:rsidRPr="0024131C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797327" w:rsidRPr="0024131C" w:rsidRDefault="00797327" w:rsidP="00BC5D07">
      <w:pPr>
        <w:spacing w:line="240" w:lineRule="exact"/>
        <w:jc w:val="both"/>
        <w:rPr>
          <w:sz w:val="22"/>
          <w:szCs w:val="22"/>
        </w:rPr>
      </w:pPr>
      <w:r w:rsidRPr="0024131C">
        <w:rPr>
          <w:sz w:val="22"/>
          <w:szCs w:val="22"/>
        </w:rPr>
        <w:t>Аркуш погодження додається</w:t>
      </w:r>
      <w:bookmarkStart w:id="0" w:name="_GoBack"/>
      <w:bookmarkEnd w:id="0"/>
    </w:p>
    <w:p w:rsidR="00797327" w:rsidRPr="0024131C" w:rsidRDefault="00797327" w:rsidP="00BC5D07">
      <w:pPr>
        <w:jc w:val="both"/>
      </w:pPr>
    </w:p>
    <w:sectPr w:rsidR="00797327" w:rsidRPr="0024131C" w:rsidSect="00C52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D07"/>
    <w:rsid w:val="00067F56"/>
    <w:rsid w:val="000B343F"/>
    <w:rsid w:val="0024131C"/>
    <w:rsid w:val="00295A52"/>
    <w:rsid w:val="003066E2"/>
    <w:rsid w:val="004254EF"/>
    <w:rsid w:val="00441DC9"/>
    <w:rsid w:val="00457F29"/>
    <w:rsid w:val="00505D65"/>
    <w:rsid w:val="00524C22"/>
    <w:rsid w:val="005A3297"/>
    <w:rsid w:val="005F5EBB"/>
    <w:rsid w:val="0063352E"/>
    <w:rsid w:val="00797327"/>
    <w:rsid w:val="007C38CD"/>
    <w:rsid w:val="008D629C"/>
    <w:rsid w:val="009229AE"/>
    <w:rsid w:val="00A07A54"/>
    <w:rsid w:val="00A948EB"/>
    <w:rsid w:val="00B11410"/>
    <w:rsid w:val="00B67921"/>
    <w:rsid w:val="00BC5D07"/>
    <w:rsid w:val="00BF0DAF"/>
    <w:rsid w:val="00C51EA9"/>
    <w:rsid w:val="00C5292A"/>
    <w:rsid w:val="00DC02FA"/>
    <w:rsid w:val="00DC30D7"/>
    <w:rsid w:val="00E73F78"/>
    <w:rsid w:val="00F6111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D0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5D07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5D07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5D07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5D0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C5D0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C5D07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C5D07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C5D07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BC5D07"/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BC5D07"/>
    <w:rPr>
      <w:rFonts w:ascii="Times New Roman" w:hAnsi="Times New Roman" w:cs="Times New Roman"/>
      <w:b/>
    </w:rPr>
  </w:style>
  <w:style w:type="paragraph" w:styleId="ListParagraph">
    <w:name w:val="List Paragraph"/>
    <w:basedOn w:val="Normal"/>
    <w:uiPriority w:val="99"/>
    <w:qFormat/>
    <w:rsid w:val="00BC5D07"/>
    <w:pPr>
      <w:widowControl w:val="0"/>
      <w:overflowPunct/>
      <w:ind w:left="720"/>
      <w:contextualSpacing/>
      <w:textAlignment w:val="auto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7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970</Words>
  <Characters>554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2019-01-04T11:46:00Z</dcterms:created>
  <dcterms:modified xsi:type="dcterms:W3CDTF">2019-01-10T06:15:00Z</dcterms:modified>
</cp:coreProperties>
</file>